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BA3" w:rsidRDefault="002A1BA3" w:rsidP="002A1B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WARWELL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2A1BA3" w:rsidRDefault="002A1BA3" w:rsidP="002A1B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A1BA3" w:rsidRDefault="002A1BA3" w:rsidP="002A1B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A1BA3" w:rsidRDefault="002A1BA3" w:rsidP="002A1B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Jul.1419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Wye, Kent, into the</w:t>
      </w:r>
    </w:p>
    <w:p w:rsidR="002A1BA3" w:rsidRDefault="002A1BA3" w:rsidP="002A1B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Orleston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2A1BA3" w:rsidRDefault="002A1BA3" w:rsidP="002A1B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21-181)</w:t>
      </w:r>
    </w:p>
    <w:p w:rsidR="002A1BA3" w:rsidRDefault="002A1BA3" w:rsidP="002A1B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A1BA3" w:rsidRDefault="002A1BA3" w:rsidP="002A1B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A1BA3" w:rsidRPr="00F66400" w:rsidRDefault="002A1BA3" w:rsidP="002A1B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January 2016</w:t>
      </w:r>
    </w:p>
    <w:p w:rsidR="00DD5B8A" w:rsidRPr="002A1BA3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2A1B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1BA3" w:rsidRDefault="002A1BA3" w:rsidP="00564E3C">
      <w:pPr>
        <w:spacing w:after="0" w:line="240" w:lineRule="auto"/>
      </w:pPr>
      <w:r>
        <w:separator/>
      </w:r>
    </w:p>
  </w:endnote>
  <w:endnote w:type="continuationSeparator" w:id="0">
    <w:p w:rsidR="002A1BA3" w:rsidRDefault="002A1BA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A1BA3">
      <w:rPr>
        <w:rFonts w:ascii="Times New Roman" w:hAnsi="Times New Roman" w:cs="Times New Roman"/>
        <w:noProof/>
        <w:sz w:val="24"/>
        <w:szCs w:val="24"/>
      </w:rPr>
      <w:t>7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1BA3" w:rsidRDefault="002A1BA3" w:rsidP="00564E3C">
      <w:pPr>
        <w:spacing w:after="0" w:line="240" w:lineRule="auto"/>
      </w:pPr>
      <w:r>
        <w:separator/>
      </w:r>
    </w:p>
  </w:footnote>
  <w:footnote w:type="continuationSeparator" w:id="0">
    <w:p w:rsidR="002A1BA3" w:rsidRDefault="002A1BA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BA3"/>
    <w:rsid w:val="002A1BA3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8F3E4"/>
  <w15:chartTrackingRefBased/>
  <w15:docId w15:val="{8F4F599A-0C0C-4907-8F4E-64AA07C9E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2016-01-07T20:38:00Z</dcterms:created>
  <dcterms:modified xsi:type="dcterms:W3CDTF">2016-01-07T20:39:00Z</dcterms:modified>
</cp:coreProperties>
</file>